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MARGETTYS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Smyth(q.v.), William Hurre(q.v.),</w:t>
      </w: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Lye(q.v.), Simon Ray(q.v.) and William Ray(q.v.), all of </w:t>
      </w: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Norton Davy, Northamptonshire.</w:t>
      </w: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537B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C6537B" w:rsidP="00C6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37B" w:rsidRDefault="00C6537B" w:rsidP="00564E3C">
      <w:pPr>
        <w:spacing w:after="0" w:line="240" w:lineRule="auto"/>
      </w:pPr>
      <w:r>
        <w:separator/>
      </w:r>
    </w:p>
  </w:endnote>
  <w:endnote w:type="continuationSeparator" w:id="0">
    <w:p w:rsidR="00C6537B" w:rsidRDefault="00C653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6537B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37B" w:rsidRDefault="00C6537B" w:rsidP="00564E3C">
      <w:pPr>
        <w:spacing w:after="0" w:line="240" w:lineRule="auto"/>
      </w:pPr>
      <w:r>
        <w:separator/>
      </w:r>
    </w:p>
  </w:footnote>
  <w:footnote w:type="continuationSeparator" w:id="0">
    <w:p w:rsidR="00C6537B" w:rsidRDefault="00C653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7B"/>
    <w:rsid w:val="00372DC6"/>
    <w:rsid w:val="00564E3C"/>
    <w:rsid w:val="0064591D"/>
    <w:rsid w:val="00C653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27C82-6240-4614-87C4-B99B4CC5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653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2015-12-06T21:17:00Z</dcterms:created>
  <dcterms:modified xsi:type="dcterms:W3CDTF">2015-12-06T21:17:00Z</dcterms:modified>
</cp:coreProperties>
</file>